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41295" w:rsidTr="00041295" w14:paraId="453B3569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295" w:rsidRDefault="00041295" w14:paraId="170C1797" w14:textId="1463F210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1295" w:rsidRDefault="00041295" w14:paraId="45F1C45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41295" w:rsidRDefault="00041295" w14:paraId="6704FD5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41295" w:rsidRDefault="00041295" w14:paraId="4577C8F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41295" w:rsidRDefault="00041295" w14:paraId="1F66C90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041295" w:rsidP="00041295" w:rsidRDefault="00041295" w14:paraId="0B7CE081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041295" w:rsidP="00041295" w:rsidRDefault="00041295" w14:paraId="50BD62CB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041295" w:rsidP="00041295" w:rsidRDefault="00041295" w14:paraId="0C83ECD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St-2459/2019</w:t>
      </w:r>
    </w:p>
    <w:p w:rsidR="00041295" w:rsidP="00041295" w:rsidRDefault="00041295" w14:paraId="3C221846" w14:textId="77777777">
      <w:pPr>
        <w:tabs>
          <w:tab w:val="left" w:pos="709"/>
        </w:tabs>
      </w:pPr>
      <w:r>
        <w:t xml:space="preserve"> </w:t>
      </w:r>
    </w:p>
    <w:p w:rsidR="00041295" w:rsidP="00041295" w:rsidRDefault="00041295" w14:paraId="030A0E4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41295" w:rsidP="00041295" w:rsidRDefault="00041295" w14:paraId="33D33D6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041295" w:rsidP="00041295" w:rsidRDefault="00041295" w14:paraId="49E81A79" w14:textId="77777777">
      <w:pPr>
        <w:tabs>
          <w:tab w:val="left" w:pos="709"/>
        </w:tabs>
      </w:pPr>
    </w:p>
    <w:p w:rsidR="00041295" w:rsidP="00041295" w:rsidRDefault="00041295" w14:paraId="684C745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041295" w:rsidP="00041295" w:rsidRDefault="00041295" w14:paraId="58171187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041295" w:rsidP="00041295" w:rsidRDefault="00041295" w14:paraId="08085A8A" w14:textId="77777777">
      <w:pPr>
        <w:tabs>
          <w:tab w:val="left" w:pos="709"/>
        </w:tabs>
      </w:pPr>
    </w:p>
    <w:p w:rsidR="00041295" w:rsidP="00041295" w:rsidRDefault="00041295" w14:paraId="4386023A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041295" w:rsidP="00041295" w:rsidRDefault="00041295" w14:paraId="0710375A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041295" w:rsidP="00041295" w:rsidRDefault="00041295" w14:paraId="142827B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41295" w:rsidP="00041295" w:rsidRDefault="00041295" w14:paraId="6388CE9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41295" w:rsidP="00041295" w:rsidRDefault="00041295" w14:paraId="126AE774" w14:textId="77777777">
      <w:pPr>
        <w:tabs>
          <w:tab w:val="left" w:pos="709"/>
        </w:tabs>
      </w:pPr>
    </w:p>
    <w:p w:rsidR="00041295" w:rsidP="00041295" w:rsidRDefault="00041295" w14:paraId="2A3E0A22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041295" w:rsidP="00041295" w:rsidRDefault="00041295" w14:paraId="29178EA6" w14:textId="77777777">
      <w:pPr>
        <w:tabs>
          <w:tab w:val="left" w:pos="709"/>
        </w:tabs>
        <w:jc w:val="both"/>
      </w:pPr>
    </w:p>
    <w:p w:rsidR="00041295" w:rsidP="00041295" w:rsidRDefault="00041295" w14:paraId="07C8370C" w14:textId="77777777">
      <w:pPr>
        <w:tabs>
          <w:tab w:val="left" w:pos="709"/>
        </w:tabs>
      </w:pPr>
      <w:r>
        <w:t xml:space="preserve"> </w:t>
      </w:r>
      <w:r>
        <w:tab/>
        <w:t>17. St-2459/2019</w:t>
      </w:r>
    </w:p>
    <w:p w:rsidR="00041295" w:rsidP="00041295" w:rsidRDefault="00041295" w14:paraId="26F47870" w14:textId="77777777">
      <w:pPr>
        <w:tabs>
          <w:tab w:val="left" w:pos="709"/>
        </w:tabs>
      </w:pPr>
    </w:p>
    <w:p w:rsidR="00041295" w:rsidP="00041295" w:rsidRDefault="00041295" w14:paraId="0BBD398E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041295" w:rsidP="00041295" w:rsidRDefault="00041295" w14:paraId="7555C065" w14:textId="77777777">
      <w:pPr>
        <w:tabs>
          <w:tab w:val="left" w:pos="709"/>
        </w:tabs>
        <w:ind w:firstLine="708"/>
        <w:jc w:val="both"/>
      </w:pPr>
      <w:r>
        <w:t>FINA RC Zagreb, Podružnica Karlovac, Ul. Pavla Vitezovića 1, OIB: 85821130368</w:t>
      </w:r>
    </w:p>
    <w:p w:rsidR="00041295" w:rsidP="00041295" w:rsidRDefault="00041295" w14:paraId="75C2CB4A" w14:textId="77777777">
      <w:pPr>
        <w:tabs>
          <w:tab w:val="left" w:pos="709"/>
        </w:tabs>
        <w:jc w:val="both"/>
      </w:pPr>
    </w:p>
    <w:p w:rsidR="00041295" w:rsidP="00041295" w:rsidRDefault="00041295" w14:paraId="4CFDC59A" w14:textId="77777777">
      <w:pPr>
        <w:tabs>
          <w:tab w:val="left" w:pos="709"/>
        </w:tabs>
        <w:jc w:val="both"/>
      </w:pPr>
      <w:r>
        <w:t xml:space="preserve">protiv </w:t>
      </w:r>
    </w:p>
    <w:p w:rsidR="00041295" w:rsidP="00041295" w:rsidRDefault="00041295" w14:paraId="3E927831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41295" w:rsidP="00041295" w:rsidRDefault="00041295" w14:paraId="1419C213" w14:textId="77777777">
      <w:pPr>
        <w:tabs>
          <w:tab w:val="left" w:pos="709"/>
        </w:tabs>
        <w:ind w:left="708"/>
        <w:jc w:val="both"/>
      </w:pPr>
      <w:r>
        <w:tab/>
        <w:t>MC GRADNJA društvo s ograničenom odgovornošću za građevinarstvo;</w:t>
      </w:r>
    </w:p>
    <w:p w:rsidR="00041295" w:rsidP="00041295" w:rsidRDefault="00041295" w14:paraId="3B371750" w14:textId="77777777">
      <w:pPr>
        <w:tabs>
          <w:tab w:val="left" w:pos="709"/>
        </w:tabs>
        <w:ind w:left="708"/>
        <w:jc w:val="both"/>
      </w:pPr>
      <w:r>
        <w:t xml:space="preserve">OIB: 34147821320, Slunj, </w:t>
      </w:r>
      <w:proofErr w:type="spellStart"/>
      <w:r>
        <w:t>Ldihovićeva</w:t>
      </w:r>
      <w:proofErr w:type="spellEnd"/>
      <w:r>
        <w:t xml:space="preserve"> b.b.</w:t>
      </w:r>
    </w:p>
    <w:p w:rsidR="00041295" w:rsidP="00041295" w:rsidRDefault="00041295" w14:paraId="4B862BAF" w14:textId="77777777">
      <w:pPr>
        <w:tabs>
          <w:tab w:val="left" w:pos="709"/>
        </w:tabs>
        <w:ind w:left="708"/>
        <w:jc w:val="both"/>
      </w:pPr>
    </w:p>
    <w:p w:rsidR="00041295" w:rsidP="00041295" w:rsidRDefault="00041295" w14:paraId="7546A752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41295" w:rsidP="00041295" w:rsidRDefault="00041295" w14:paraId="328DF152" w14:textId="77777777">
      <w:pPr>
        <w:tabs>
          <w:tab w:val="left" w:pos="709"/>
        </w:tabs>
        <w:jc w:val="both"/>
      </w:pPr>
    </w:p>
    <w:p w:rsidR="00041295" w:rsidP="00041295" w:rsidRDefault="00041295" w14:paraId="0A6FAC49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041295" w:rsidP="00041295" w:rsidRDefault="00041295" w14:paraId="793129A8" w14:textId="77777777">
      <w:pPr>
        <w:tabs>
          <w:tab w:val="left" w:pos="709"/>
        </w:tabs>
      </w:pPr>
    </w:p>
    <w:p w:rsidR="00041295" w:rsidP="00041295" w:rsidRDefault="00041295" w14:paraId="6E181A9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41295" w:rsidP="00041295" w:rsidRDefault="00041295" w14:paraId="2DC24B10" w14:textId="77777777">
      <w:pPr>
        <w:tabs>
          <w:tab w:val="left" w:pos="709"/>
        </w:tabs>
      </w:pPr>
    </w:p>
    <w:p w:rsidR="00041295" w:rsidP="00041295" w:rsidRDefault="00041295" w14:paraId="11C65DB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41295" w:rsidP="00041295" w:rsidRDefault="00041295" w14:paraId="0204D73F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41295" w:rsidP="00041295" w:rsidRDefault="00041295" w14:paraId="0EC2491B" w14:textId="77777777">
      <w:pPr>
        <w:tabs>
          <w:tab w:val="left" w:pos="709"/>
        </w:tabs>
      </w:pPr>
    </w:p>
    <w:p w:rsidR="00942A2A" w:rsidP="003D06B2" w:rsidRDefault="00942A2A" w14:paraId="03EB3D00" w14:textId="03EB3D00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1295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412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1295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1295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1295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1295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041295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4129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41295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41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295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295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295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295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41295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12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129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3232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2459</izvorni_sadrzaj>
    <derivirana_varijabla naziv="DomainObject.Predmet.Broj_1">2459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listopada 2019.</izvorni_sadrzaj>
    <derivirana_varijabla naziv="DomainObject.Predmet.DatumIzradeOptuznogAkta_1">2. listopada 2019.</derivirana_varijabla>
  </DomainObject.Predmet.DatumIzradeOptuznogAkta>
  <DomainObject.Predmet.DatumIzradeOptuznogAktaFormated>
    <izvorni_sadrzaj>2.10.2019.</izvorni_sadrzaj>
    <derivirana_varijabla naziv="DomainObject.Predmet.DatumIzradeOptuznogAktaFormated_1">2.10.2019.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St-2459/2019</izvorni_sadrzaj>
    <derivirana_varijabla naziv="DomainObject.Predmet.OznakaBroj_1">St-2459/2019</derivirana_varijabla>
  </DomainObject.Predmet.OznakaBroj>
  <DomainObject.Predmet.OznakaBrojOptuznogAkta>
    <izvorni_sadrzaj>04-06-19-4253</izvorni_sadrzaj>
    <derivirana_varijabla naziv="DomainObject.Predmet.OznakaBrojOptuznogAkta_1">04-06-19-4253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MC GRADNJA društvo s ograničenom odgovornošću za građevinarstvo</izvorni_sadrzaj>
    <derivirana_varijabla naziv="DomainObject.Predmet.ProtustrankaFormated_1">  MC GRADNJA društvo s ograničenom odgovornošću za građevinarstvo</derivirana_varijabla>
  </DomainObject.Predmet.ProtustrankaFormated>
  <DomainObject.Predmet.ProtustrankaFormatedOIB>
    <izvorni_sadrzaj>  MC GRADNJA društvo s ograničenom odgovornošću za građevinarstvo, OIB 34147821320</izvorni_sadrzaj>
    <derivirana_varijabla naziv="DomainObject.Predmet.ProtustrankaFormatedOIB_1">  MC GRADNJA društvo s ograničenom odgovornošću za građevinarstvo, OIB 34147821320</derivirana_varijabla>
  </DomainObject.Predmet.ProtustrankaFormatedOIB>
  <DomainObject.Predmet.ProtustrankaFormatedWithAdress>
    <izvorni_sadrzaj> MC GRADNJA društvo s ograničenom odgovornošću za građevinarstvo, Ladihovićeva bb, 47240 Slunj</izvorni_sadrzaj>
    <derivirana_varijabla naziv="DomainObject.Predmet.ProtustrankaFormatedWithAdress_1"> MC GRADNJA društvo s ograničenom odgovornošću za građevinarstvo, Ladihovićeva bb, 47240 Slunj</derivirana_varijabla>
  </DomainObject.Predmet.ProtustrankaFormatedWithAdress>
  <DomainObject.Predmet.ProtustrankaFormatedWithAdressOIB>
    <izvorni_sadrzaj> MC GRADNJA društvo s ograničenom odgovornošću za građevinarstvo, OIB 34147821320, Ladihovićeva bb, 47240 Slunj</izvorni_sadrzaj>
    <derivirana_varijabla naziv="DomainObject.Predmet.ProtustrankaFormatedWithAdressOIB_1"> MC GRADNJA društvo s ograničenom odgovornošću za građevinarstvo, OIB 34147821320, Ladihovićeva bb, 47240 Slunj</derivirana_varijabla>
  </DomainObject.Predmet.ProtustrankaFormatedWithAdressOIB>
  <DomainObject.Predmet.ProtustrankaWithAdress>
    <izvorni_sadrzaj>MC GRADNJA društvo s ograničenom odgovornošću za građevinarstvo Ladihovićeva bb, 47240 Slunj</izvorni_sadrzaj>
    <derivirana_varijabla naziv="DomainObject.Predmet.ProtustrankaWithAdress_1">MC GRADNJA društvo s ograničenom odgovornošću za građevinarstvo Ladihovićeva bb, 47240 Slunj</derivirana_varijabla>
  </DomainObject.Predmet.ProtustrankaWithAdress>
  <DomainObject.Predmet.ProtustrankaWithAdressOIB>
    <izvorni_sadrzaj>MC GRADNJA društvo s ograničenom odgovornošću za građevinarstvo, OIB 34147821320, Ladihovićeva bb, 47240 Slunj</izvorni_sadrzaj>
    <derivirana_varijabla naziv="DomainObject.Predmet.ProtustrankaWithAdressOIB_1">MC GRADNJA društvo s ograničenom odgovornošću za građevinarstvo, OIB 34147821320, Ladihovićeva bb, 47240 Slunj</derivirana_varijabla>
  </DomainObject.Predmet.ProtustrankaWithAdressOIB>
  <DomainObject.Predmet.ProtustrankaNazivFormated>
    <izvorni_sadrzaj>MC GRADNJA društvo s ograničenom odgovornošću za građevinarstvo</izvorni_sadrzaj>
    <derivirana_varijabla naziv="DomainObject.Predmet.ProtustrankaNazivFormated_1">MC GRADNJA društvo s ograničenom odgovornošću za građevinarstvo</derivirana_varijabla>
  </DomainObject.Predmet.ProtustrankaNazivFormated>
  <DomainObject.Predmet.ProtustrankaNazivFormatedOIB>
    <izvorni_sadrzaj>MC GRADNJA društvo s ograničenom odgovornošću za građevinarstvo, OIB 34147821320</izvorni_sadrzaj>
    <derivirana_varijabla naziv="DomainObject.Predmet.ProtustrankaNazivFormatedOIB_1">MC GRADNJA društvo s ograničenom odgovornošću za građevinarstvo, OIB 34147821320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MC GRADNJA društvo s ograničenom odgovornošću za građevinarstvo</item>
    </izvorni_sadrzaj>
    <derivirana_varijabla naziv="DomainObject.Predmet.ProtuStrankaListFormated_1">
      <item>MC GRADNJA društvo s ograničenom odgovornošću za građevinarstvo</item>
    </derivirana_varijabla>
  </DomainObject.Predmet.ProtuStrankaListFormated>
  <DomainObject.Predmet.ProtuStrankaListFormatedOIB>
    <izvorni_sadrzaj>
      <item>MC GRADNJA društvo s ograničenom odgovornošću za građevinarstvo, OIB 34147821320</item>
    </izvorni_sadrzaj>
    <derivirana_varijabla naziv="DomainObject.Predmet.ProtuStrankaListFormatedOIB_1">
      <item>MC GRADNJA društvo s ograničenom odgovornošću za građevinarstvo, OIB 34147821320</item>
    </derivirana_varijabla>
  </DomainObject.Predmet.ProtuStrankaListFormatedOIB>
  <DomainObject.Predmet.ProtuStrankaListFormatedWithAdress>
    <izvorni_sadrzaj>
      <item>MC GRADNJA društvo s ograničenom odgovornošću za građevinarstvo, Ladihovićeva bb, 47240 Slunj</item>
    </izvorni_sadrzaj>
    <derivirana_varijabla naziv="DomainObject.Predmet.ProtuStrankaListFormatedWithAdress_1">
      <item>MC GRADNJA društvo s ograničenom odgovornošću za građevinarstvo, Ladihovićeva bb, 47240 Slunj</item>
    </derivirana_varijabla>
  </DomainObject.Predmet.ProtuStrankaListFormatedWithAdress>
  <DomainObject.Predmet.ProtuStrankaListFormatedWithAdressOIB>
    <izvorni_sadrzaj>
      <item>MC GRADNJA društvo s ograničenom odgovornošću za građevinarstvo, OIB 34147821320, Ladihovićeva bb, 47240 Slunj</item>
    </izvorni_sadrzaj>
    <derivirana_varijabla naziv="DomainObject.Predmet.ProtuStrankaListFormatedWithAdressOIB_1">
      <item>MC GRADNJA društvo s ograničenom odgovornošću za građevinarstvo, OIB 34147821320, Ladihovićeva bb, 47240 Slunj</item>
    </derivirana_varijabla>
  </DomainObject.Predmet.ProtuStrankaListFormatedWithAdressOIB>
  <DomainObject.Predmet.ProtuStrankaListNazivFormated>
    <izvorni_sadrzaj>
      <item>MC GRADNJA društvo s ograničenom odgovornošću za građevinarstvo</item>
    </izvorni_sadrzaj>
    <derivirana_varijabla naziv="DomainObject.Predmet.ProtuStrankaListNazivFormated_1">
      <item>MC GRADNJA društvo s ograničenom odgovornošću za građevinarstvo</item>
    </derivirana_varijabla>
  </DomainObject.Predmet.ProtuStrankaListNazivFormated>
  <DomainObject.Predmet.ProtuStrankaListNazivFormatedOIB>
    <izvorni_sadrzaj>
      <item>MC GRADNJA društvo s ograničenom odgovornošću za građevinarstvo, OIB 34147821320</item>
    </izvorni_sadrzaj>
    <derivirana_varijabla naziv="DomainObject.Predmet.ProtuStrankaListNazivFormatedOIB_1">
      <item>MC GRADNJA društvo s ograničenom odgovornošću za građevinarstvo, OIB 34147821320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MC GRADNJA društvo s ograničenom odgovornošću za građevinarstvo</izvorni_sadrzaj>
    <derivirana_varijabla naziv="DomainObject.Predmet.ProtustrankaIDrugi_1">MC GRADNJA društvo s ograničenom odgovornošću za građevinarstvo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MC GRADNJA društvo s ograničenom odgovornošću za građevinarstvo, OIB 34147821320, Ladihovićeva bb, 47240 Slunj</izvorni_sadrzaj>
    <derivirana_varijabla naziv="DomainObject.Predmet.ProtustrankaIDrugiAdressOIB_1">MC GRADNJA društvo s ograničenom odgovornošću za građevinarstvo, OIB 34147821320, Ladihovićeva bb,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MC GRADNJA društvo s ograničenom odgovornošću za građevinarstvo</item>
      <item>Financijska agencija</item>
    </izvorni_sadrzaj>
    <derivirana_varijabla naziv="DomainObject.Predmet.SudioniciListNaziv_1">
      <item>MC GRADNJA društvo s ograničenom odgovornošću za građevinarstvo</item>
      <item>Financijska agencija</item>
    </derivirana_varijabla>
  </DomainObject.Predmet.SudioniciListNaziv>
  <DomainObject.Predmet.SudioniciListAdressOIB>
    <izvorni_sadrzaj>
      <item>MC GRADNJA društvo s ograničenom odgovornošću za građevinarstvo, OIB 34147821320, Ladihovićeva bb,47240 Slunj</item>
      <item>Financijska agencija, OIB 85821130368, UL.PAVLA VITEZOVIĆA 1,47000 Karlovac</item>
    </izvorni_sadrzaj>
    <derivirana_varijabla naziv="DomainObject.Predmet.SudioniciListAdressOIB_1">
      <item>MC GRADNJA društvo s ograničenom odgovornošću za građevinarstvo, OIB 34147821320, Ladihovićeva bb,47240 Slunj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34147821320</item>
      <item>, OIB 85821130368</item>
    </izvorni_sadrzaj>
    <derivirana_varijabla naziv="DomainObject.Predmet.SudioniciListNazivOIB_1">
      <item>, OIB 34147821320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849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